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3C9F8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DALEHOUS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A87F48E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 Merchant.</w:t>
      </w:r>
    </w:p>
    <w:p w14:paraId="6CBDADAC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BC8144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7E931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Thomas Nelson of York, merchant(q.v.), brought a plaint of debt against him,</w:t>
      </w:r>
    </w:p>
    <w:p w14:paraId="7779CE52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Lawrence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Raweson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Sirton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Aldfeld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Yorkshire(q.v.) and</w:t>
      </w:r>
    </w:p>
    <w:p w14:paraId="16ED119C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Raweson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Lutterton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FC93DDA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656A62C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318E85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35686C" w14:textId="77777777" w:rsidR="00AA60A2" w:rsidRDefault="00AA60A2" w:rsidP="00AA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2022</w:t>
      </w:r>
    </w:p>
    <w:p w14:paraId="74BFB4D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2C85C" w14:textId="77777777" w:rsidR="00AA60A2" w:rsidRDefault="00AA60A2" w:rsidP="009139A6">
      <w:r>
        <w:separator/>
      </w:r>
    </w:p>
  </w:endnote>
  <w:endnote w:type="continuationSeparator" w:id="0">
    <w:p w14:paraId="4A6ADCE1" w14:textId="77777777" w:rsidR="00AA60A2" w:rsidRDefault="00AA60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F6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A5B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92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86B2" w14:textId="77777777" w:rsidR="00AA60A2" w:rsidRDefault="00AA60A2" w:rsidP="009139A6">
      <w:r>
        <w:separator/>
      </w:r>
    </w:p>
  </w:footnote>
  <w:footnote w:type="continuationSeparator" w:id="0">
    <w:p w14:paraId="0C2AD4D0" w14:textId="77777777" w:rsidR="00AA60A2" w:rsidRDefault="00AA60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CEB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916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A64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0A2"/>
    <w:rsid w:val="000666E0"/>
    <w:rsid w:val="002510B7"/>
    <w:rsid w:val="005C130B"/>
    <w:rsid w:val="00826F5C"/>
    <w:rsid w:val="009139A6"/>
    <w:rsid w:val="009448BB"/>
    <w:rsid w:val="00A3176C"/>
    <w:rsid w:val="00AA60A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13E0C"/>
  <w15:chartTrackingRefBased/>
  <w15:docId w15:val="{1831A948-FAB4-4F08-BD00-ECE0A111F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60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2022-05-30T08:37:00Z</dcterms:created>
  <dcterms:modified xsi:type="dcterms:W3CDTF">2022-05-30T08:38:00Z</dcterms:modified>
</cp:coreProperties>
</file>